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709F56EF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Pr="00B451CF">
        <w:rPr>
          <w:lang w:val="en-GB"/>
        </w:rPr>
        <w:tab/>
      </w:r>
      <w:bookmarkEnd w:id="0"/>
      <w:bookmarkEnd w:id="1"/>
      <w:bookmarkEnd w:id="2"/>
      <w:bookmarkEnd w:id="3"/>
      <w:r w:rsidR="005F4036">
        <w:rPr>
          <w:lang w:val="en-GB"/>
        </w:rPr>
        <w:t>09-W001-26</w:t>
      </w:r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4B9555A3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5F4036">
        <w:rPr>
          <w:rFonts w:cs="Calibri"/>
          <w:lang w:val="en-GB"/>
        </w:rPr>
        <w:t>Office of Te Beretitenti through SOFF</w:t>
      </w:r>
      <w:r w:rsidRPr="00B451CF">
        <w:rPr>
          <w:rFonts w:cs="Calibri"/>
          <w:lang w:val="en-GB"/>
        </w:rPr>
        <w:t xml:space="preserve">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813B70B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75702827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Number</w:t>
      </w:r>
      <w:r w:rsidR="005F4036">
        <w:rPr>
          <w:lang w:val="en-GB"/>
        </w:rPr>
        <w:t>: 09-W001-26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536B3646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 xml:space="preserve">c </w:t>
      </w:r>
      <w:r w:rsidRPr="00083C49">
        <w:rPr>
          <w:rFonts w:eastAsia="Times New Roman" w:cs="Calibri"/>
          <w:lang w:val="en-GB"/>
        </w:rPr>
        <w:t xml:space="preserve">or </w:t>
      </w:r>
      <w:r w:rsidR="0011296B">
        <w:rPr>
          <w:rFonts w:eastAsia="Times New Roman" w:cs="Calibri"/>
          <w:lang w:val="en-GB"/>
        </w:rPr>
        <w:t xml:space="preserve">d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64FD" w14:textId="77777777" w:rsidR="00560EEF" w:rsidRDefault="00560EEF">
      <w:r>
        <w:separator/>
      </w:r>
    </w:p>
  </w:endnote>
  <w:endnote w:type="continuationSeparator" w:id="0">
    <w:p w14:paraId="7115BD99" w14:textId="77777777" w:rsidR="00560EEF" w:rsidRDefault="00560EEF">
      <w:r>
        <w:continuationSeparator/>
      </w:r>
    </w:p>
  </w:endnote>
  <w:endnote w:type="continuationNotice" w:id="1">
    <w:p w14:paraId="243D2326" w14:textId="77777777" w:rsidR="00560EEF" w:rsidRDefault="00560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E53DBE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F4036">
      <w:rPr>
        <w:noProof/>
      </w:rPr>
      <w:t>2026-02-16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51F1" w14:textId="77777777" w:rsidR="00560EEF" w:rsidRDefault="00560EEF">
      <w:r>
        <w:separator/>
      </w:r>
    </w:p>
  </w:footnote>
  <w:footnote w:type="continuationSeparator" w:id="0">
    <w:p w14:paraId="28E2EC08" w14:textId="77777777" w:rsidR="00560EEF" w:rsidRDefault="00560EEF">
      <w:r>
        <w:continuationSeparator/>
      </w:r>
    </w:p>
  </w:footnote>
  <w:footnote w:type="continuationNotice" w:id="1">
    <w:p w14:paraId="3AE07FA8" w14:textId="77777777" w:rsidR="00560EEF" w:rsidRDefault="00560EEF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EE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036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DF6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150</TotalTime>
  <Pages>9</Pages>
  <Words>2430</Words>
  <Characters>13852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2019-05-23T01:49:00Z</cp:lastPrinted>
  <dcterms:created xsi:type="dcterms:W3CDTF">2020-07-06T13:09:00Z</dcterms:created>
  <dcterms:modified xsi:type="dcterms:W3CDTF">2026-02-16T02:12:00Z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